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375972" w:rsidRPr="000B37CC" w:rsidTr="008D4624">
        <w:trPr>
          <w:trHeight w:val="964"/>
        </w:trPr>
        <w:tc>
          <w:tcPr>
            <w:tcW w:w="9639" w:type="dxa"/>
            <w:gridSpan w:val="2"/>
          </w:tcPr>
          <w:p w:rsidR="00375972" w:rsidRPr="00336D77" w:rsidRDefault="00375972" w:rsidP="00336D77">
            <w:pPr>
              <w:snapToGrid w:val="0"/>
              <w:jc w:val="center"/>
              <w:rPr>
                <w:color w:val="000000"/>
              </w:rPr>
            </w:pPr>
            <w:r w:rsidRPr="00F73164">
              <w:rPr>
                <w:noProof/>
                <w:color w:va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1.5pt;height:70.5pt;visibility:visible">
                  <v:imagedata r:id="rId6" o:title="" gain="5" blacklevel="-13107f"/>
                </v:shape>
              </w:pict>
            </w:r>
          </w:p>
          <w:p w:rsidR="00375972" w:rsidRPr="00336D77" w:rsidRDefault="00375972" w:rsidP="00336D77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75972" w:rsidRPr="000B37CC" w:rsidTr="008D4624">
        <w:trPr>
          <w:trHeight w:val="1134"/>
        </w:trPr>
        <w:tc>
          <w:tcPr>
            <w:tcW w:w="9639" w:type="dxa"/>
            <w:gridSpan w:val="2"/>
          </w:tcPr>
          <w:p w:rsidR="00375972" w:rsidRPr="00F73164" w:rsidRDefault="00375972" w:rsidP="00336D77">
            <w:pPr>
              <w:pStyle w:val="Heading1"/>
              <w:spacing w:before="0"/>
              <w:jc w:val="center"/>
              <w:rPr>
                <w:rFonts w:ascii="Times New Roman" w:hAnsi="Times New Roman"/>
                <w:bCs w:val="0"/>
                <w:color w:val="000000"/>
              </w:rPr>
            </w:pPr>
            <w:r w:rsidRPr="00F73164">
              <w:rPr>
                <w:rFonts w:ascii="Times New Roman" w:hAnsi="Times New Roman"/>
                <w:bCs w:val="0"/>
                <w:color w:val="000000"/>
              </w:rPr>
              <w:t>АДМИНИСТРАЦИЯ  ГЛАФИРОВСКОГО СЕЛЬСКОГО ПОСЕЛЕНИЯ</w:t>
            </w:r>
          </w:p>
          <w:p w:rsidR="00375972" w:rsidRPr="00F73164" w:rsidRDefault="00375972" w:rsidP="00336D77">
            <w:pPr>
              <w:pStyle w:val="Heading1"/>
              <w:spacing w:before="0"/>
              <w:jc w:val="center"/>
              <w:rPr>
                <w:color w:val="000000"/>
              </w:rPr>
            </w:pPr>
            <w:r w:rsidRPr="00F73164">
              <w:rPr>
                <w:rFonts w:ascii="Times New Roman" w:hAnsi="Times New Roman"/>
                <w:color w:val="000000"/>
              </w:rPr>
              <w:t>ЩЕРБИНОВСКОГО РАЙОНА</w:t>
            </w:r>
          </w:p>
          <w:p w:rsidR="00375972" w:rsidRPr="00336D77" w:rsidRDefault="00375972" w:rsidP="00336D77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75972" w:rsidRPr="00336D77" w:rsidRDefault="00375972" w:rsidP="00336D77">
            <w:pPr>
              <w:jc w:val="center"/>
              <w:rPr>
                <w:color w:val="000000"/>
                <w:spacing w:val="20"/>
                <w:szCs w:val="32"/>
              </w:rPr>
            </w:pPr>
            <w:r w:rsidRPr="00336D77">
              <w:rPr>
                <w:b/>
                <w:bCs/>
                <w:color w:val="000000"/>
                <w:spacing w:val="20"/>
                <w:sz w:val="32"/>
                <w:szCs w:val="32"/>
              </w:rPr>
              <w:t>ПОСТАНОВЛЕНИЕ</w:t>
            </w:r>
          </w:p>
        </w:tc>
      </w:tr>
      <w:tr w:rsidR="00375972" w:rsidRPr="000B37CC" w:rsidTr="008D4624">
        <w:trPr>
          <w:trHeight w:val="284"/>
        </w:trPr>
        <w:tc>
          <w:tcPr>
            <w:tcW w:w="4819" w:type="dxa"/>
            <w:vAlign w:val="bottom"/>
          </w:tcPr>
          <w:p w:rsidR="00375972" w:rsidRPr="00336D77" w:rsidRDefault="00375972" w:rsidP="00336D77">
            <w:pPr>
              <w:tabs>
                <w:tab w:val="left" w:pos="3402"/>
              </w:tabs>
              <w:snapToGrid w:val="0"/>
              <w:ind w:firstLine="1134"/>
              <w:rPr>
                <w:b/>
                <w:bCs/>
                <w:color w:val="000000"/>
              </w:rPr>
            </w:pPr>
            <w:r w:rsidRPr="00336D77">
              <w:rPr>
                <w:b/>
                <w:bCs/>
                <w:color w:val="000000"/>
              </w:rPr>
              <w:t xml:space="preserve">от </w:t>
            </w:r>
            <w:r>
              <w:rPr>
                <w:b/>
                <w:bCs/>
                <w:color w:val="000000"/>
              </w:rPr>
              <w:t>26.12.2024</w:t>
            </w:r>
            <w:r w:rsidRPr="00336D77">
              <w:rPr>
                <w:b/>
                <w:bCs/>
                <w:color w:val="000000"/>
              </w:rPr>
              <w:t xml:space="preserve">                                         </w:t>
            </w:r>
          </w:p>
        </w:tc>
        <w:tc>
          <w:tcPr>
            <w:tcW w:w="4820" w:type="dxa"/>
            <w:vAlign w:val="bottom"/>
          </w:tcPr>
          <w:p w:rsidR="00375972" w:rsidRPr="00336D77" w:rsidRDefault="00375972" w:rsidP="00336D77">
            <w:pPr>
              <w:tabs>
                <w:tab w:val="left" w:pos="1702"/>
                <w:tab w:val="left" w:pos="3686"/>
              </w:tabs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№ 119</w:t>
            </w:r>
          </w:p>
        </w:tc>
      </w:tr>
      <w:tr w:rsidR="00375972" w:rsidRPr="000B37CC" w:rsidTr="008D4624">
        <w:trPr>
          <w:trHeight w:val="284"/>
        </w:trPr>
        <w:tc>
          <w:tcPr>
            <w:tcW w:w="9639" w:type="dxa"/>
            <w:gridSpan w:val="2"/>
            <w:vAlign w:val="bottom"/>
          </w:tcPr>
          <w:p w:rsidR="00375972" w:rsidRPr="00336D77" w:rsidRDefault="00375972" w:rsidP="00336D77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336D77">
              <w:rPr>
                <w:color w:val="000000"/>
                <w:sz w:val="24"/>
                <w:szCs w:val="24"/>
              </w:rPr>
              <w:t>село Глафировка</w:t>
            </w:r>
          </w:p>
        </w:tc>
      </w:tr>
      <w:tr w:rsidR="00375972" w:rsidRPr="000B37CC" w:rsidTr="008D4624">
        <w:tc>
          <w:tcPr>
            <w:tcW w:w="9639" w:type="dxa"/>
            <w:gridSpan w:val="2"/>
          </w:tcPr>
          <w:p w:rsidR="00375972" w:rsidRPr="000B37CC" w:rsidRDefault="00375972" w:rsidP="008D4624">
            <w:pPr>
              <w:snapToGrid w:val="0"/>
              <w:jc w:val="center"/>
              <w:rPr>
                <w:szCs w:val="20"/>
              </w:rPr>
            </w:pPr>
          </w:p>
        </w:tc>
      </w:tr>
    </w:tbl>
    <w:p w:rsidR="00375972" w:rsidRPr="00336D77" w:rsidRDefault="00375972" w:rsidP="0027067A">
      <w:pPr>
        <w:widowControl w:val="0"/>
        <w:autoSpaceDE w:val="0"/>
        <w:autoSpaceDN w:val="0"/>
        <w:adjustRightInd w:val="0"/>
        <w:spacing w:line="280" w:lineRule="exact"/>
        <w:contextualSpacing/>
        <w:jc w:val="center"/>
        <w:outlineLvl w:val="0"/>
      </w:pPr>
    </w:p>
    <w:p w:rsidR="00375972" w:rsidRPr="00336D77" w:rsidRDefault="00375972" w:rsidP="0027067A">
      <w:pPr>
        <w:widowControl w:val="0"/>
        <w:autoSpaceDE w:val="0"/>
        <w:autoSpaceDN w:val="0"/>
        <w:adjustRightInd w:val="0"/>
        <w:spacing w:line="280" w:lineRule="exact"/>
        <w:contextualSpacing/>
        <w:jc w:val="center"/>
        <w:outlineLvl w:val="0"/>
      </w:pPr>
    </w:p>
    <w:p w:rsidR="00375972" w:rsidRDefault="00375972" w:rsidP="006D151B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</w:rPr>
      </w:pPr>
      <w:r w:rsidRPr="0027067A">
        <w:rPr>
          <w:b/>
        </w:rPr>
        <w:t xml:space="preserve">Об </w:t>
      </w:r>
      <w:r>
        <w:rPr>
          <w:b/>
        </w:rPr>
        <w:t>установлении П</w:t>
      </w:r>
      <w:r w:rsidRPr="0027067A">
        <w:rPr>
          <w:b/>
        </w:rPr>
        <w:t>орядка выдачи разрешения</w:t>
      </w:r>
    </w:p>
    <w:p w:rsidR="00375972" w:rsidRDefault="00375972" w:rsidP="006D151B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</w:rPr>
      </w:pPr>
      <w:r w:rsidRPr="0027067A">
        <w:rPr>
          <w:b/>
        </w:rPr>
        <w:t>и осуществления пересадки зеленых насаждений</w:t>
      </w:r>
    </w:p>
    <w:p w:rsidR="00375972" w:rsidRDefault="00375972" w:rsidP="006D151B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</w:rPr>
      </w:pPr>
      <w:r w:rsidRPr="0027067A">
        <w:rPr>
          <w:b/>
        </w:rPr>
        <w:t xml:space="preserve">на территории </w:t>
      </w:r>
      <w:r>
        <w:rPr>
          <w:b/>
        </w:rPr>
        <w:t>Глафировского сельского</w:t>
      </w:r>
    </w:p>
    <w:p w:rsidR="00375972" w:rsidRDefault="00375972" w:rsidP="006D151B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</w:rPr>
      </w:pPr>
      <w:r w:rsidRPr="0027067A">
        <w:rPr>
          <w:b/>
        </w:rPr>
        <w:t>поселения Щербиновского района</w:t>
      </w:r>
    </w:p>
    <w:p w:rsidR="00375972" w:rsidRPr="00336D77" w:rsidRDefault="00375972" w:rsidP="00873674">
      <w:pPr>
        <w:widowControl w:val="0"/>
        <w:autoSpaceDE w:val="0"/>
        <w:autoSpaceDN w:val="0"/>
        <w:adjustRightInd w:val="0"/>
        <w:spacing w:line="280" w:lineRule="exact"/>
        <w:contextualSpacing/>
        <w:jc w:val="center"/>
        <w:outlineLvl w:val="0"/>
      </w:pPr>
    </w:p>
    <w:p w:rsidR="00375972" w:rsidRDefault="00375972" w:rsidP="00873674">
      <w:pPr>
        <w:widowControl w:val="0"/>
        <w:autoSpaceDE w:val="0"/>
        <w:autoSpaceDN w:val="0"/>
        <w:adjustRightInd w:val="0"/>
        <w:spacing w:line="280" w:lineRule="exact"/>
        <w:contextualSpacing/>
        <w:jc w:val="center"/>
        <w:outlineLvl w:val="0"/>
      </w:pPr>
    </w:p>
    <w:p w:rsidR="00375972" w:rsidRPr="0027067A" w:rsidRDefault="00375972" w:rsidP="00873674">
      <w:pPr>
        <w:widowControl w:val="0"/>
        <w:autoSpaceDE w:val="0"/>
        <w:autoSpaceDN w:val="0"/>
        <w:adjustRightInd w:val="0"/>
        <w:spacing w:line="280" w:lineRule="exact"/>
        <w:contextualSpacing/>
        <w:jc w:val="center"/>
        <w:outlineLvl w:val="0"/>
      </w:pPr>
    </w:p>
    <w:p w:rsidR="00375972" w:rsidRPr="0027067A" w:rsidRDefault="00375972" w:rsidP="00336D77">
      <w:pPr>
        <w:autoSpaceDE w:val="0"/>
        <w:autoSpaceDN w:val="0"/>
        <w:adjustRightInd w:val="0"/>
        <w:ind w:firstLine="709"/>
        <w:contextualSpacing/>
        <w:jc w:val="both"/>
      </w:pPr>
      <w:r w:rsidRPr="0027067A">
        <w:rPr>
          <w:lang w:eastAsia="en-US"/>
        </w:rPr>
        <w:t xml:space="preserve">В соответствии с </w:t>
      </w:r>
      <w:r>
        <w:rPr>
          <w:lang w:eastAsia="en-US"/>
        </w:rPr>
        <w:t xml:space="preserve">частями </w:t>
      </w:r>
      <w:r w:rsidRPr="0027067A">
        <w:rPr>
          <w:lang w:eastAsia="en-US"/>
        </w:rPr>
        <w:t>3(2), 3(3) Закона Краснодарского края от 23 а</w:t>
      </w:r>
      <w:r w:rsidRPr="0027067A">
        <w:rPr>
          <w:lang w:eastAsia="en-US"/>
        </w:rPr>
        <w:t>п</w:t>
      </w:r>
      <w:r w:rsidRPr="0027067A">
        <w:rPr>
          <w:lang w:eastAsia="en-US"/>
        </w:rPr>
        <w:t>реля 2013 г</w:t>
      </w:r>
      <w:r>
        <w:rPr>
          <w:lang w:eastAsia="en-US"/>
        </w:rPr>
        <w:t>ода</w:t>
      </w:r>
      <w:r w:rsidRPr="0027067A">
        <w:rPr>
          <w:lang w:eastAsia="en-US"/>
        </w:rPr>
        <w:t xml:space="preserve"> № 2695-КЗ «Об охране зеленых насаждений в Краснодарском крае», Федеральным законом от 6 декабря 2003 г</w:t>
      </w:r>
      <w:r>
        <w:rPr>
          <w:lang w:eastAsia="en-US"/>
        </w:rPr>
        <w:t>ода</w:t>
      </w:r>
      <w:r w:rsidRPr="0027067A">
        <w:rPr>
          <w:lang w:eastAsia="en-US"/>
        </w:rPr>
        <w:t xml:space="preserve"> № 131-ФЗ «Об общих принципах организации местного самоуправления в Российской Федерации»</w:t>
      </w:r>
      <w:r w:rsidRPr="0027067A">
        <w:t>,</w:t>
      </w:r>
      <w:r w:rsidRPr="006D151B">
        <w:t xml:space="preserve"> Федеральным законом от 10 января 2002 г</w:t>
      </w:r>
      <w:r>
        <w:t xml:space="preserve">ода </w:t>
      </w:r>
      <w:r w:rsidRPr="006D151B">
        <w:t>№ 7-ФЗ «Об охране окружающей среды»</w:t>
      </w:r>
      <w:r>
        <w:t>,</w:t>
      </w:r>
      <w:r w:rsidRPr="0027067A">
        <w:t xml:space="preserve"> руководствуясь Уставом </w:t>
      </w:r>
      <w:r>
        <w:t>Глафировского</w:t>
      </w:r>
      <w:r w:rsidRPr="0027067A">
        <w:t xml:space="preserve"> поселения Щербиновского района</w:t>
      </w:r>
      <w:r>
        <w:t xml:space="preserve">, </w:t>
      </w:r>
      <w:r w:rsidRPr="0027067A">
        <w:t xml:space="preserve">п о с т а н о в л я </w:t>
      </w:r>
      <w:r>
        <w:t>ю</w:t>
      </w:r>
      <w:r w:rsidRPr="0027067A">
        <w:t>:</w:t>
      </w:r>
    </w:p>
    <w:p w:rsidR="00375972" w:rsidRDefault="00375972" w:rsidP="00336D77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27067A">
        <w:t>1. У</w:t>
      </w:r>
      <w:r>
        <w:t xml:space="preserve">становить </w:t>
      </w:r>
      <w:r w:rsidRPr="0027067A">
        <w:t xml:space="preserve">Порядок </w:t>
      </w:r>
      <w:r>
        <w:t xml:space="preserve">выдачи разрешения и осуществления </w:t>
      </w:r>
      <w:r w:rsidRPr="0027067A">
        <w:rPr>
          <w:lang w:eastAsia="en-US"/>
        </w:rPr>
        <w:t xml:space="preserve">пересадки зеленых насаждений </w:t>
      </w:r>
      <w:r w:rsidRPr="0027067A">
        <w:t xml:space="preserve">на территории </w:t>
      </w:r>
      <w:r>
        <w:t>Глафировского</w:t>
      </w:r>
      <w:r w:rsidRPr="006D151B">
        <w:t xml:space="preserve"> </w:t>
      </w:r>
      <w:r w:rsidRPr="0027067A">
        <w:t>поселения Щербиновского района</w:t>
      </w:r>
      <w:r>
        <w:t xml:space="preserve"> </w:t>
      </w:r>
      <w:r w:rsidRPr="0027067A">
        <w:t>(прил</w:t>
      </w:r>
      <w:r>
        <w:t>ожение</w:t>
      </w:r>
      <w:r w:rsidRPr="0027067A">
        <w:t>).</w:t>
      </w:r>
    </w:p>
    <w:p w:rsidR="00375972" w:rsidRDefault="00375972" w:rsidP="00336D77">
      <w:pPr>
        <w:autoSpaceDE w:val="0"/>
        <w:autoSpaceDN w:val="0"/>
        <w:adjustRightInd w:val="0"/>
        <w:ind w:firstLine="709"/>
        <w:jc w:val="both"/>
        <w:rPr>
          <w:color w:val="000000"/>
          <w:spacing w:val="-6"/>
        </w:rPr>
      </w:pPr>
      <w:r>
        <w:t xml:space="preserve">2. </w:t>
      </w:r>
      <w:r w:rsidRPr="002D21A8">
        <w:rPr>
          <w:color w:val="000000"/>
          <w:spacing w:val="-6"/>
        </w:rPr>
        <w:t>Отделу по общим и правовым вопросам администрации Глафировского сельского поселения Щербиновского района (</w:t>
      </w:r>
      <w:r>
        <w:rPr>
          <w:color w:val="000000"/>
          <w:spacing w:val="-6"/>
        </w:rPr>
        <w:t>Тищенко А.В.</w:t>
      </w:r>
      <w:r w:rsidRPr="002D21A8">
        <w:rPr>
          <w:color w:val="000000"/>
          <w:spacing w:val="-6"/>
        </w:rPr>
        <w:t>) настоящее по</w:t>
      </w:r>
      <w:r w:rsidRPr="002D21A8">
        <w:rPr>
          <w:color w:val="000000"/>
          <w:spacing w:val="-6"/>
        </w:rPr>
        <w:softHyphen/>
        <w:t>становление</w:t>
      </w:r>
      <w:r>
        <w:rPr>
          <w:color w:val="000000"/>
          <w:spacing w:val="-6"/>
        </w:rPr>
        <w:t>:</w:t>
      </w:r>
    </w:p>
    <w:p w:rsidR="00375972" w:rsidRPr="00522767" w:rsidRDefault="00375972" w:rsidP="00336D7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22767">
        <w:rPr>
          <w:color w:val="000000"/>
          <w:spacing w:val="-6"/>
        </w:rPr>
        <w:t xml:space="preserve">1) разместить </w:t>
      </w:r>
      <w:r w:rsidRPr="00522767">
        <w:rPr>
          <w:color w:val="000000"/>
          <w:lang w:eastAsia="en-US"/>
        </w:rPr>
        <w:t xml:space="preserve">в информационно-телекоммуникационной сети «Интернет» на официальном сайте администрации Глафировского сельского поселения Щербиновского района </w:t>
      </w:r>
      <w:r w:rsidRPr="00522767">
        <w:rPr>
          <w:color w:val="000000"/>
        </w:rPr>
        <w:t>(</w:t>
      </w:r>
      <w:hyperlink r:id="rId7" w:history="1">
        <w:r w:rsidRPr="00522767">
          <w:rPr>
            <w:rStyle w:val="Hyperlink"/>
            <w:color w:val="000000"/>
            <w:u w:val="none"/>
          </w:rPr>
          <w:t>http://admglaph.ru/</w:t>
        </w:r>
      </w:hyperlink>
      <w:r w:rsidRPr="00522767">
        <w:rPr>
          <w:color w:val="000000"/>
        </w:rPr>
        <w:t>);</w:t>
      </w:r>
    </w:p>
    <w:p w:rsidR="00375972" w:rsidRPr="002D21A8" w:rsidRDefault="00375972" w:rsidP="00336D77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  <w:spacing w:val="-6"/>
        </w:rPr>
        <w:t>2) о</w:t>
      </w:r>
      <w:r w:rsidRPr="002D21A8">
        <w:t>фициально опубликовать в периодическом печатном издании «И</w:t>
      </w:r>
      <w:r w:rsidRPr="002D21A8">
        <w:t>н</w:t>
      </w:r>
      <w:r w:rsidRPr="002D21A8">
        <w:t>формационный бюллетень администрации Глафировского сельского поселения Щербиновского района».</w:t>
      </w:r>
    </w:p>
    <w:p w:rsidR="00375972" w:rsidRPr="002D21A8" w:rsidRDefault="00375972" w:rsidP="00336D77">
      <w:pPr>
        <w:ind w:left="15" w:firstLine="709"/>
        <w:jc w:val="both"/>
      </w:pPr>
      <w:r>
        <w:t>3</w:t>
      </w:r>
      <w:r w:rsidRPr="002D21A8">
        <w:t>. Контроль за выполнением настоящего постановления оставляю за с</w:t>
      </w:r>
      <w:r w:rsidRPr="002D21A8">
        <w:t>о</w:t>
      </w:r>
      <w:r w:rsidRPr="002D21A8">
        <w:t>бой.</w:t>
      </w:r>
    </w:p>
    <w:p w:rsidR="00375972" w:rsidRPr="002D21A8" w:rsidRDefault="00375972" w:rsidP="00336D77">
      <w:pPr>
        <w:widowControl w:val="0"/>
        <w:autoSpaceDE w:val="0"/>
        <w:ind w:firstLine="709"/>
        <w:jc w:val="both"/>
      </w:pPr>
      <w:r>
        <w:t>4</w:t>
      </w:r>
      <w:r w:rsidRPr="002D21A8">
        <w:t>. Постановление вступает в силу на следующий день после его офиц</w:t>
      </w:r>
      <w:r w:rsidRPr="002D21A8">
        <w:t>и</w:t>
      </w:r>
      <w:r w:rsidRPr="002D21A8">
        <w:t>ального опубликования.</w:t>
      </w:r>
    </w:p>
    <w:p w:rsidR="00375972" w:rsidRDefault="00375972" w:rsidP="00522767">
      <w:pPr>
        <w:ind w:firstLine="851"/>
      </w:pPr>
    </w:p>
    <w:p w:rsidR="00375972" w:rsidRDefault="00375972" w:rsidP="00522767">
      <w:pPr>
        <w:ind w:firstLine="851"/>
      </w:pPr>
    </w:p>
    <w:p w:rsidR="00375972" w:rsidRPr="00726499" w:rsidRDefault="00375972" w:rsidP="00522767">
      <w:pPr>
        <w:ind w:firstLine="851"/>
      </w:pPr>
    </w:p>
    <w:p w:rsidR="00375972" w:rsidRDefault="00375972" w:rsidP="00522767">
      <w:r>
        <w:t xml:space="preserve">Глава </w:t>
      </w:r>
    </w:p>
    <w:p w:rsidR="00375972" w:rsidRDefault="00375972" w:rsidP="00522767">
      <w:pPr>
        <w:rPr>
          <w:spacing w:val="-6"/>
        </w:rPr>
      </w:pPr>
      <w:r>
        <w:rPr>
          <w:spacing w:val="-6"/>
        </w:rPr>
        <w:t xml:space="preserve">Глафировского сельского поселения </w:t>
      </w:r>
    </w:p>
    <w:p w:rsidR="00375972" w:rsidRDefault="00375972" w:rsidP="00522767">
      <w:r>
        <w:rPr>
          <w:spacing w:val="-6"/>
        </w:rPr>
        <w:t>Щербиновского района</w:t>
      </w:r>
      <w:r>
        <w:t xml:space="preserve">                                                                     М.Ю. Лукашенко</w:t>
      </w:r>
    </w:p>
    <w:sectPr w:rsidR="00375972" w:rsidSect="00336D77">
      <w:pgSz w:w="11906" w:h="16838"/>
      <w:pgMar w:top="340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972" w:rsidRDefault="00375972" w:rsidP="008239CE">
      <w:r>
        <w:separator/>
      </w:r>
    </w:p>
  </w:endnote>
  <w:endnote w:type="continuationSeparator" w:id="0">
    <w:p w:rsidR="00375972" w:rsidRDefault="00375972" w:rsidP="00823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972" w:rsidRDefault="00375972" w:rsidP="008239CE">
      <w:r>
        <w:separator/>
      </w:r>
    </w:p>
  </w:footnote>
  <w:footnote w:type="continuationSeparator" w:id="0">
    <w:p w:rsidR="00375972" w:rsidRDefault="00375972" w:rsidP="008239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C6E"/>
    <w:rsid w:val="0000477F"/>
    <w:rsid w:val="000109E2"/>
    <w:rsid w:val="00011721"/>
    <w:rsid w:val="00022EEA"/>
    <w:rsid w:val="000235CE"/>
    <w:rsid w:val="000264E4"/>
    <w:rsid w:val="00040FD8"/>
    <w:rsid w:val="0004249E"/>
    <w:rsid w:val="000439FE"/>
    <w:rsid w:val="00054D58"/>
    <w:rsid w:val="000562F1"/>
    <w:rsid w:val="0006272B"/>
    <w:rsid w:val="00074EDE"/>
    <w:rsid w:val="0008247D"/>
    <w:rsid w:val="0008749B"/>
    <w:rsid w:val="000A582C"/>
    <w:rsid w:val="000A6C2C"/>
    <w:rsid w:val="000B1F62"/>
    <w:rsid w:val="000B37CC"/>
    <w:rsid w:val="000C76EF"/>
    <w:rsid w:val="000D3B4C"/>
    <w:rsid w:val="00105A2A"/>
    <w:rsid w:val="00114E2A"/>
    <w:rsid w:val="001161C4"/>
    <w:rsid w:val="00121448"/>
    <w:rsid w:val="00132339"/>
    <w:rsid w:val="0013753F"/>
    <w:rsid w:val="00147538"/>
    <w:rsid w:val="001550A5"/>
    <w:rsid w:val="00160C46"/>
    <w:rsid w:val="00160DC4"/>
    <w:rsid w:val="00161003"/>
    <w:rsid w:val="001721E1"/>
    <w:rsid w:val="00172BC2"/>
    <w:rsid w:val="00173931"/>
    <w:rsid w:val="0017408B"/>
    <w:rsid w:val="0018177E"/>
    <w:rsid w:val="001868EF"/>
    <w:rsid w:val="0018753D"/>
    <w:rsid w:val="001A4395"/>
    <w:rsid w:val="001B269A"/>
    <w:rsid w:val="001B2BF8"/>
    <w:rsid w:val="001B3707"/>
    <w:rsid w:val="001B56E1"/>
    <w:rsid w:val="001D1488"/>
    <w:rsid w:val="001D47EA"/>
    <w:rsid w:val="001D7EA7"/>
    <w:rsid w:val="001E185A"/>
    <w:rsid w:val="001E3485"/>
    <w:rsid w:val="001E4ED7"/>
    <w:rsid w:val="001F2168"/>
    <w:rsid w:val="001F6835"/>
    <w:rsid w:val="001F698D"/>
    <w:rsid w:val="00201F4B"/>
    <w:rsid w:val="002025A3"/>
    <w:rsid w:val="00213811"/>
    <w:rsid w:val="00214406"/>
    <w:rsid w:val="00215BD0"/>
    <w:rsid w:val="00215EE8"/>
    <w:rsid w:val="00230224"/>
    <w:rsid w:val="00237AC3"/>
    <w:rsid w:val="0027067A"/>
    <w:rsid w:val="00274EC6"/>
    <w:rsid w:val="00275554"/>
    <w:rsid w:val="0027668F"/>
    <w:rsid w:val="00296AEE"/>
    <w:rsid w:val="002A55B2"/>
    <w:rsid w:val="002B1EEB"/>
    <w:rsid w:val="002B55D2"/>
    <w:rsid w:val="002C22A6"/>
    <w:rsid w:val="002C5BBD"/>
    <w:rsid w:val="002D1EB5"/>
    <w:rsid w:val="002D21A8"/>
    <w:rsid w:val="002E43FB"/>
    <w:rsid w:val="002F519F"/>
    <w:rsid w:val="0031038A"/>
    <w:rsid w:val="0031486E"/>
    <w:rsid w:val="00330FA0"/>
    <w:rsid w:val="00333E37"/>
    <w:rsid w:val="00336478"/>
    <w:rsid w:val="00336D77"/>
    <w:rsid w:val="003425F1"/>
    <w:rsid w:val="0035001F"/>
    <w:rsid w:val="0035038A"/>
    <w:rsid w:val="003518C0"/>
    <w:rsid w:val="00353303"/>
    <w:rsid w:val="00354B80"/>
    <w:rsid w:val="00366869"/>
    <w:rsid w:val="00366894"/>
    <w:rsid w:val="00370AF8"/>
    <w:rsid w:val="00371D9A"/>
    <w:rsid w:val="00375972"/>
    <w:rsid w:val="00380F81"/>
    <w:rsid w:val="003855B9"/>
    <w:rsid w:val="003A3153"/>
    <w:rsid w:val="003B2AD2"/>
    <w:rsid w:val="003B2BD8"/>
    <w:rsid w:val="003B6284"/>
    <w:rsid w:val="003B742C"/>
    <w:rsid w:val="003C032A"/>
    <w:rsid w:val="003C48F0"/>
    <w:rsid w:val="003D046B"/>
    <w:rsid w:val="003D0517"/>
    <w:rsid w:val="003D2BC5"/>
    <w:rsid w:val="003D6961"/>
    <w:rsid w:val="003E3A59"/>
    <w:rsid w:val="003F4182"/>
    <w:rsid w:val="003F6FB1"/>
    <w:rsid w:val="003F73D8"/>
    <w:rsid w:val="00402106"/>
    <w:rsid w:val="004047B8"/>
    <w:rsid w:val="004058A8"/>
    <w:rsid w:val="00405F26"/>
    <w:rsid w:val="004117B9"/>
    <w:rsid w:val="00413C93"/>
    <w:rsid w:val="004326C3"/>
    <w:rsid w:val="004328FA"/>
    <w:rsid w:val="00432C30"/>
    <w:rsid w:val="0043327B"/>
    <w:rsid w:val="00440195"/>
    <w:rsid w:val="004467B5"/>
    <w:rsid w:val="00446888"/>
    <w:rsid w:val="0045262C"/>
    <w:rsid w:val="0047124B"/>
    <w:rsid w:val="004738D2"/>
    <w:rsid w:val="00474DD7"/>
    <w:rsid w:val="004809B0"/>
    <w:rsid w:val="004815AC"/>
    <w:rsid w:val="004906BD"/>
    <w:rsid w:val="00497556"/>
    <w:rsid w:val="004A2120"/>
    <w:rsid w:val="004A5698"/>
    <w:rsid w:val="004B4751"/>
    <w:rsid w:val="004B5097"/>
    <w:rsid w:val="004B5DF0"/>
    <w:rsid w:val="004C4783"/>
    <w:rsid w:val="004C5046"/>
    <w:rsid w:val="004C7246"/>
    <w:rsid w:val="004C7505"/>
    <w:rsid w:val="004D641F"/>
    <w:rsid w:val="004D74EB"/>
    <w:rsid w:val="004E60DF"/>
    <w:rsid w:val="00516F11"/>
    <w:rsid w:val="00521653"/>
    <w:rsid w:val="00522767"/>
    <w:rsid w:val="00536982"/>
    <w:rsid w:val="005465DC"/>
    <w:rsid w:val="00546F2D"/>
    <w:rsid w:val="005532B6"/>
    <w:rsid w:val="005729B2"/>
    <w:rsid w:val="00585161"/>
    <w:rsid w:val="0058548C"/>
    <w:rsid w:val="005A58C2"/>
    <w:rsid w:val="005A6DA0"/>
    <w:rsid w:val="005B2EDC"/>
    <w:rsid w:val="005B392F"/>
    <w:rsid w:val="005C44BE"/>
    <w:rsid w:val="005C6892"/>
    <w:rsid w:val="005D0758"/>
    <w:rsid w:val="005D1D1C"/>
    <w:rsid w:val="005D2824"/>
    <w:rsid w:val="005D51FA"/>
    <w:rsid w:val="005E02FD"/>
    <w:rsid w:val="00610006"/>
    <w:rsid w:val="006161B9"/>
    <w:rsid w:val="006238A7"/>
    <w:rsid w:val="00625A8F"/>
    <w:rsid w:val="00632647"/>
    <w:rsid w:val="006373FC"/>
    <w:rsid w:val="00644BDA"/>
    <w:rsid w:val="00645291"/>
    <w:rsid w:val="006510EE"/>
    <w:rsid w:val="00655953"/>
    <w:rsid w:val="00657715"/>
    <w:rsid w:val="006600C8"/>
    <w:rsid w:val="006678B0"/>
    <w:rsid w:val="00671EE5"/>
    <w:rsid w:val="00672058"/>
    <w:rsid w:val="006769C2"/>
    <w:rsid w:val="00682860"/>
    <w:rsid w:val="0069249E"/>
    <w:rsid w:val="00693392"/>
    <w:rsid w:val="00697B3B"/>
    <w:rsid w:val="006A2A32"/>
    <w:rsid w:val="006A5EFC"/>
    <w:rsid w:val="006A6D51"/>
    <w:rsid w:val="006C0E81"/>
    <w:rsid w:val="006C6B97"/>
    <w:rsid w:val="006D151B"/>
    <w:rsid w:val="006E277B"/>
    <w:rsid w:val="006F3D3E"/>
    <w:rsid w:val="006F4166"/>
    <w:rsid w:val="0070452B"/>
    <w:rsid w:val="00706B9E"/>
    <w:rsid w:val="007107E0"/>
    <w:rsid w:val="0071530C"/>
    <w:rsid w:val="00717B4D"/>
    <w:rsid w:val="007208F2"/>
    <w:rsid w:val="00722D3E"/>
    <w:rsid w:val="00726499"/>
    <w:rsid w:val="007276A0"/>
    <w:rsid w:val="007423DD"/>
    <w:rsid w:val="0074443B"/>
    <w:rsid w:val="00751300"/>
    <w:rsid w:val="00754DB2"/>
    <w:rsid w:val="00755B9B"/>
    <w:rsid w:val="007634F3"/>
    <w:rsid w:val="007652C7"/>
    <w:rsid w:val="00771963"/>
    <w:rsid w:val="00791B04"/>
    <w:rsid w:val="007957C2"/>
    <w:rsid w:val="007A1B35"/>
    <w:rsid w:val="007A1D37"/>
    <w:rsid w:val="007A207A"/>
    <w:rsid w:val="007A2256"/>
    <w:rsid w:val="007A59A1"/>
    <w:rsid w:val="007A6D9F"/>
    <w:rsid w:val="007B0EB5"/>
    <w:rsid w:val="007B4CA7"/>
    <w:rsid w:val="007B5F26"/>
    <w:rsid w:val="007E6616"/>
    <w:rsid w:val="007F3F0A"/>
    <w:rsid w:val="007F58A4"/>
    <w:rsid w:val="007F5A05"/>
    <w:rsid w:val="00806A36"/>
    <w:rsid w:val="00811A0D"/>
    <w:rsid w:val="00812DD0"/>
    <w:rsid w:val="00816938"/>
    <w:rsid w:val="008239CE"/>
    <w:rsid w:val="00824A74"/>
    <w:rsid w:val="00824FAE"/>
    <w:rsid w:val="0083092C"/>
    <w:rsid w:val="00834EFB"/>
    <w:rsid w:val="00835F1F"/>
    <w:rsid w:val="00845645"/>
    <w:rsid w:val="0085141B"/>
    <w:rsid w:val="00862673"/>
    <w:rsid w:val="00873674"/>
    <w:rsid w:val="008811DD"/>
    <w:rsid w:val="00891FE6"/>
    <w:rsid w:val="008924C3"/>
    <w:rsid w:val="008930E4"/>
    <w:rsid w:val="008B0971"/>
    <w:rsid w:val="008B0C1D"/>
    <w:rsid w:val="008B161E"/>
    <w:rsid w:val="008C589E"/>
    <w:rsid w:val="008D3A58"/>
    <w:rsid w:val="008D4624"/>
    <w:rsid w:val="008D4658"/>
    <w:rsid w:val="008D4A4B"/>
    <w:rsid w:val="008D54DD"/>
    <w:rsid w:val="008F37CE"/>
    <w:rsid w:val="008F6A4B"/>
    <w:rsid w:val="00907D9A"/>
    <w:rsid w:val="00912B2D"/>
    <w:rsid w:val="00915793"/>
    <w:rsid w:val="00917B0B"/>
    <w:rsid w:val="00921DAE"/>
    <w:rsid w:val="009305C0"/>
    <w:rsid w:val="009340A4"/>
    <w:rsid w:val="0093790F"/>
    <w:rsid w:val="00944570"/>
    <w:rsid w:val="009467DC"/>
    <w:rsid w:val="00951F4F"/>
    <w:rsid w:val="00962A42"/>
    <w:rsid w:val="00962A7A"/>
    <w:rsid w:val="00977EEB"/>
    <w:rsid w:val="009909AF"/>
    <w:rsid w:val="00993A93"/>
    <w:rsid w:val="009A1302"/>
    <w:rsid w:val="009A1F32"/>
    <w:rsid w:val="009A61BB"/>
    <w:rsid w:val="009B6C6E"/>
    <w:rsid w:val="009C0E74"/>
    <w:rsid w:val="009C6A20"/>
    <w:rsid w:val="009D0FCE"/>
    <w:rsid w:val="009D3E4B"/>
    <w:rsid w:val="009D3E8B"/>
    <w:rsid w:val="009D6519"/>
    <w:rsid w:val="009D6D0A"/>
    <w:rsid w:val="009E60E4"/>
    <w:rsid w:val="009F102F"/>
    <w:rsid w:val="009F6137"/>
    <w:rsid w:val="00A0015C"/>
    <w:rsid w:val="00A00A0F"/>
    <w:rsid w:val="00A07525"/>
    <w:rsid w:val="00A12EB6"/>
    <w:rsid w:val="00A13EA2"/>
    <w:rsid w:val="00A24792"/>
    <w:rsid w:val="00A346E7"/>
    <w:rsid w:val="00A41B01"/>
    <w:rsid w:val="00A41DDC"/>
    <w:rsid w:val="00A77131"/>
    <w:rsid w:val="00A77BCA"/>
    <w:rsid w:val="00A82415"/>
    <w:rsid w:val="00AB4A15"/>
    <w:rsid w:val="00AB6799"/>
    <w:rsid w:val="00AC6C55"/>
    <w:rsid w:val="00AD2680"/>
    <w:rsid w:val="00AD28E9"/>
    <w:rsid w:val="00AD6633"/>
    <w:rsid w:val="00AE5E9A"/>
    <w:rsid w:val="00B04BDB"/>
    <w:rsid w:val="00B11B44"/>
    <w:rsid w:val="00B236D6"/>
    <w:rsid w:val="00B33EC9"/>
    <w:rsid w:val="00B35827"/>
    <w:rsid w:val="00B42541"/>
    <w:rsid w:val="00B42690"/>
    <w:rsid w:val="00B53EF0"/>
    <w:rsid w:val="00B60C19"/>
    <w:rsid w:val="00B65753"/>
    <w:rsid w:val="00B663DB"/>
    <w:rsid w:val="00B7684D"/>
    <w:rsid w:val="00B81D3F"/>
    <w:rsid w:val="00B84F05"/>
    <w:rsid w:val="00B91455"/>
    <w:rsid w:val="00B924BE"/>
    <w:rsid w:val="00B951E3"/>
    <w:rsid w:val="00BA184F"/>
    <w:rsid w:val="00BB47DB"/>
    <w:rsid w:val="00BC2B0F"/>
    <w:rsid w:val="00BC658B"/>
    <w:rsid w:val="00BE10B8"/>
    <w:rsid w:val="00BE2D34"/>
    <w:rsid w:val="00BF565B"/>
    <w:rsid w:val="00BF594B"/>
    <w:rsid w:val="00C00F6F"/>
    <w:rsid w:val="00C03208"/>
    <w:rsid w:val="00C059A9"/>
    <w:rsid w:val="00C13874"/>
    <w:rsid w:val="00C22973"/>
    <w:rsid w:val="00C23CAF"/>
    <w:rsid w:val="00C25D4B"/>
    <w:rsid w:val="00C33BBA"/>
    <w:rsid w:val="00C352D6"/>
    <w:rsid w:val="00C36DA7"/>
    <w:rsid w:val="00C40BE9"/>
    <w:rsid w:val="00C645E5"/>
    <w:rsid w:val="00C64909"/>
    <w:rsid w:val="00C72657"/>
    <w:rsid w:val="00C7470B"/>
    <w:rsid w:val="00C86E44"/>
    <w:rsid w:val="00C9701E"/>
    <w:rsid w:val="00CA04E7"/>
    <w:rsid w:val="00CB0D5D"/>
    <w:rsid w:val="00CC2B46"/>
    <w:rsid w:val="00CD4B9E"/>
    <w:rsid w:val="00CE1D89"/>
    <w:rsid w:val="00CE58D3"/>
    <w:rsid w:val="00CE654E"/>
    <w:rsid w:val="00CF190A"/>
    <w:rsid w:val="00CF41A2"/>
    <w:rsid w:val="00D22DDC"/>
    <w:rsid w:val="00D27D9F"/>
    <w:rsid w:val="00D37188"/>
    <w:rsid w:val="00D37F77"/>
    <w:rsid w:val="00D465F2"/>
    <w:rsid w:val="00D47C38"/>
    <w:rsid w:val="00D52B38"/>
    <w:rsid w:val="00D63891"/>
    <w:rsid w:val="00D70ED1"/>
    <w:rsid w:val="00D7111E"/>
    <w:rsid w:val="00D7528F"/>
    <w:rsid w:val="00D82BD1"/>
    <w:rsid w:val="00D83D5B"/>
    <w:rsid w:val="00D84630"/>
    <w:rsid w:val="00D86212"/>
    <w:rsid w:val="00D91C8F"/>
    <w:rsid w:val="00DA3087"/>
    <w:rsid w:val="00DA61F5"/>
    <w:rsid w:val="00DB5A76"/>
    <w:rsid w:val="00DC4379"/>
    <w:rsid w:val="00DD1437"/>
    <w:rsid w:val="00DD1DE6"/>
    <w:rsid w:val="00DD7077"/>
    <w:rsid w:val="00DE38B3"/>
    <w:rsid w:val="00DE6FF0"/>
    <w:rsid w:val="00DE7208"/>
    <w:rsid w:val="00DE75DD"/>
    <w:rsid w:val="00DF1794"/>
    <w:rsid w:val="00DF4C20"/>
    <w:rsid w:val="00E014B7"/>
    <w:rsid w:val="00E02182"/>
    <w:rsid w:val="00E144C9"/>
    <w:rsid w:val="00E20008"/>
    <w:rsid w:val="00E21C91"/>
    <w:rsid w:val="00E23096"/>
    <w:rsid w:val="00E23ADC"/>
    <w:rsid w:val="00E26D60"/>
    <w:rsid w:val="00E302D7"/>
    <w:rsid w:val="00E31874"/>
    <w:rsid w:val="00E51433"/>
    <w:rsid w:val="00E55A61"/>
    <w:rsid w:val="00E63083"/>
    <w:rsid w:val="00E750D5"/>
    <w:rsid w:val="00E762DD"/>
    <w:rsid w:val="00E829D9"/>
    <w:rsid w:val="00E90611"/>
    <w:rsid w:val="00EA66DE"/>
    <w:rsid w:val="00EB19FF"/>
    <w:rsid w:val="00EB2F4B"/>
    <w:rsid w:val="00EC1BF4"/>
    <w:rsid w:val="00EC4B0C"/>
    <w:rsid w:val="00ED2B43"/>
    <w:rsid w:val="00ED2C82"/>
    <w:rsid w:val="00EF0AE0"/>
    <w:rsid w:val="00EF10F4"/>
    <w:rsid w:val="00EF273E"/>
    <w:rsid w:val="00F02E6F"/>
    <w:rsid w:val="00F05DE1"/>
    <w:rsid w:val="00F14FFD"/>
    <w:rsid w:val="00F21754"/>
    <w:rsid w:val="00F251C1"/>
    <w:rsid w:val="00F42C0B"/>
    <w:rsid w:val="00F512F3"/>
    <w:rsid w:val="00F56B3E"/>
    <w:rsid w:val="00F60AE4"/>
    <w:rsid w:val="00F714CC"/>
    <w:rsid w:val="00F73164"/>
    <w:rsid w:val="00F7356D"/>
    <w:rsid w:val="00F74850"/>
    <w:rsid w:val="00F9172E"/>
    <w:rsid w:val="00F91D58"/>
    <w:rsid w:val="00F91E5C"/>
    <w:rsid w:val="00F92CA3"/>
    <w:rsid w:val="00F960F0"/>
    <w:rsid w:val="00FB0794"/>
    <w:rsid w:val="00FC2AC6"/>
    <w:rsid w:val="00FD1C01"/>
    <w:rsid w:val="00FD1C6E"/>
    <w:rsid w:val="00FD446C"/>
    <w:rsid w:val="00FE2F0D"/>
    <w:rsid w:val="00FE5602"/>
    <w:rsid w:val="00FF4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1C1"/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6D77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82BD1"/>
    <w:pPr>
      <w:keepNext/>
      <w:spacing w:before="240" w:after="60"/>
      <w:outlineLvl w:val="1"/>
    </w:pPr>
    <w:rPr>
      <w:rFonts w:ascii="Arial" w:hAnsi="Arial"/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36D77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82BD1"/>
    <w:rPr>
      <w:rFonts w:ascii="Arial" w:hAnsi="Arial" w:cs="Times New Roman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F251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8239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296AEE"/>
    <w:rPr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96AEE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23A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3ADC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3D046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C6892"/>
    <w:rPr>
      <w:rFonts w:cs="Times New Roman"/>
      <w:color w:val="0000FF"/>
      <w:u w:val="single"/>
    </w:rPr>
  </w:style>
  <w:style w:type="paragraph" w:customStyle="1" w:styleId="a">
    <w:name w:val="Нормальный (таблица)"/>
    <w:basedOn w:val="Normal"/>
    <w:next w:val="Normal"/>
    <w:uiPriority w:val="99"/>
    <w:rsid w:val="00812DD0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0">
    <w:name w:val="Прижатый влево"/>
    <w:basedOn w:val="Normal"/>
    <w:next w:val="Normal"/>
    <w:uiPriority w:val="99"/>
    <w:rsid w:val="00812DD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styleId="NormalWeb">
    <w:name w:val="Normal (Web)"/>
    <w:basedOn w:val="Normal"/>
    <w:uiPriority w:val="99"/>
    <w:semiHidden/>
    <w:rsid w:val="00682860"/>
    <w:rPr>
      <w:sz w:val="24"/>
      <w:szCs w:val="24"/>
    </w:rPr>
  </w:style>
  <w:style w:type="table" w:customStyle="1" w:styleId="1">
    <w:name w:val="Сетка таблицы1"/>
    <w:uiPriority w:val="99"/>
    <w:rsid w:val="005851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70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dmglaph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265</Words>
  <Characters>1517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2024-12-03T07:55:00Z</cp:lastPrinted>
  <dcterms:created xsi:type="dcterms:W3CDTF">2024-12-03T08:31:00Z</dcterms:created>
  <dcterms:modified xsi:type="dcterms:W3CDTF">2025-01-16T08:10:00Z</dcterms:modified>
</cp:coreProperties>
</file>